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2EC28" w14:textId="77777777" w:rsidR="006163F0" w:rsidRPr="007F05E6" w:rsidRDefault="006163F0" w:rsidP="00B2203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68BA9AF6" w14:textId="77777777" w:rsidR="006163F0" w:rsidRPr="00692A45" w:rsidRDefault="006163F0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First aid</w:t>
      </w:r>
      <w:r w:rsidRPr="00692A45">
        <w:t xml:space="preserve"> (</w:t>
      </w:r>
      <w:r>
        <w:t>tutor</w:t>
      </w:r>
      <w:r w:rsidRPr="00692A45">
        <w:t>)</w:t>
      </w:r>
    </w:p>
    <w:p w14:paraId="59D7C6CD" w14:textId="77777777" w:rsidR="006163F0" w:rsidRDefault="006163F0" w:rsidP="006163F0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35CED4" wp14:editId="4D4C5F0D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0B044" w14:textId="77777777" w:rsidR="006163F0" w:rsidRDefault="006163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5CE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41pt;width:492pt;height:5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">
                <v:textbox>
                  <w:txbxContent>
                    <w:p w14:paraId="27E0B044" w14:textId="77777777" w:rsidR="006163F0" w:rsidRDefault="006163F0"/>
                  </w:txbxContent>
                </v:textbox>
                <w10:wrap type="square"/>
              </v:shape>
            </w:pict>
          </mc:Fallback>
        </mc:AlternateContent>
      </w:r>
      <w:r>
        <w:t xml:space="preserve">Sketch a plan showing the location of the first-aid facilities in your workplace or college/centre. </w:t>
      </w:r>
      <w:r w:rsidRPr="00287A31">
        <w:rPr>
          <w:color w:val="FF0000"/>
        </w:rPr>
        <w:t>Check the learner has identified the location correctly.</w:t>
      </w:r>
    </w:p>
    <w:p w14:paraId="45F294D8" w14:textId="77777777" w:rsidR="006163F0" w:rsidRDefault="006163F0" w:rsidP="005B1D75"/>
    <w:p w14:paraId="0644EB4E" w14:textId="77777777" w:rsidR="006163F0" w:rsidRDefault="006163F0" w:rsidP="006163F0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10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</w:t>
      </w:r>
    </w:p>
    <w:p w14:paraId="1D03B1BB" w14:textId="77777777" w:rsidR="006163F0" w:rsidRDefault="006163F0" w:rsidP="003812EC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6163F0" w14:paraId="38EB1B6F" w14:textId="77777777" w:rsidTr="003812EC">
        <w:tc>
          <w:tcPr>
            <w:tcW w:w="9508" w:type="dxa"/>
          </w:tcPr>
          <w:p w14:paraId="31C614B9" w14:textId="77777777" w:rsidR="006163F0" w:rsidRPr="00D43FA8" w:rsidRDefault="006163F0" w:rsidP="00D43FA8">
            <w:p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1. </w:t>
            </w:r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>A leaflet giving general guidance on first aid (</w:t>
            </w:r>
            <w:r>
              <w:rPr>
                <w:rFonts w:eastAsia="Times New Roman" w:cs="Arial"/>
                <w:color w:val="FF0000"/>
                <w:szCs w:val="22"/>
                <w:lang w:eastAsia="en-GB"/>
              </w:rPr>
              <w:t>eg</w:t>
            </w:r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 HSE's leaflet </w:t>
            </w:r>
            <w:hyperlink r:id="rId11" w:history="1">
              <w:r w:rsidRPr="00D43FA8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Basic advice on first aid at work</w:t>
              </w:r>
            </w:hyperlink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1715C31E" w14:textId="77777777" w:rsidR="006163F0" w:rsidRPr="00287A31" w:rsidRDefault="006163F0" w:rsidP="00287A31">
            <w:pPr>
              <w:spacing w:before="0" w:after="0" w:line="240" w:lineRule="auto"/>
              <w:ind w:left="36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670EEB57" w14:textId="77777777" w:rsidTr="003812EC">
        <w:tc>
          <w:tcPr>
            <w:tcW w:w="9508" w:type="dxa"/>
          </w:tcPr>
          <w:p w14:paraId="2E883A61" w14:textId="77777777" w:rsidR="006163F0" w:rsidRPr="00D43FA8" w:rsidRDefault="006163F0" w:rsidP="00D43FA8">
            <w:p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2. </w:t>
            </w:r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>Individually wrapped sterile plasters (assorted sizes), appropriate to the type of work (hypoallergenic plasters can be provided if necessary)</w:t>
            </w:r>
          </w:p>
          <w:p w14:paraId="3B3478E6" w14:textId="77777777" w:rsidR="006163F0" w:rsidRPr="00287A31" w:rsidRDefault="006163F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6FCDD7D8" w14:textId="77777777" w:rsidTr="003812EC">
        <w:tc>
          <w:tcPr>
            <w:tcW w:w="9508" w:type="dxa"/>
          </w:tcPr>
          <w:p w14:paraId="42675600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3. 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terile eye pads</w:t>
            </w:r>
          </w:p>
          <w:p w14:paraId="115B1F56" w14:textId="77777777" w:rsidR="006163F0" w:rsidRPr="00287A31" w:rsidRDefault="006163F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17814700" w14:textId="77777777" w:rsidTr="003812EC">
        <w:tc>
          <w:tcPr>
            <w:tcW w:w="9508" w:type="dxa"/>
          </w:tcPr>
          <w:p w14:paraId="46DE5CC0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4. I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ndividually wrapped triangular bandages, preferably sterile</w:t>
            </w:r>
          </w:p>
          <w:p w14:paraId="5B98FF26" w14:textId="77777777" w:rsidR="006163F0" w:rsidRPr="00287A31" w:rsidRDefault="006163F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1604DEBA" w14:textId="77777777" w:rsidTr="003812EC">
        <w:tc>
          <w:tcPr>
            <w:tcW w:w="9508" w:type="dxa"/>
          </w:tcPr>
          <w:p w14:paraId="558D7795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5. 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afety pins</w:t>
            </w:r>
          </w:p>
          <w:p w14:paraId="2F316BE4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  <w:tr w:rsidR="006163F0" w14:paraId="6667988E" w14:textId="77777777" w:rsidTr="003812EC">
        <w:tc>
          <w:tcPr>
            <w:tcW w:w="9508" w:type="dxa"/>
          </w:tcPr>
          <w:p w14:paraId="53E13154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6. L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arge sterile individually wrapped unmedicated wound dressings</w:t>
            </w:r>
          </w:p>
          <w:p w14:paraId="012E405B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  <w:tr w:rsidR="006163F0" w14:paraId="1D7D75F7" w14:textId="77777777" w:rsidTr="003812EC">
        <w:tc>
          <w:tcPr>
            <w:tcW w:w="9508" w:type="dxa"/>
          </w:tcPr>
          <w:p w14:paraId="2F5473F4" w14:textId="77777777" w:rsidR="006163F0" w:rsidRPr="00D43FA8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7. M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edium-sized sterile individually wrapped unmedicated wound dressings</w:t>
            </w:r>
          </w:p>
          <w:p w14:paraId="55F119F3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  <w:tr w:rsidR="006163F0" w14:paraId="28BE0767" w14:textId="77777777" w:rsidTr="003812EC">
        <w:tc>
          <w:tcPr>
            <w:tcW w:w="9508" w:type="dxa"/>
          </w:tcPr>
          <w:p w14:paraId="712353C7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8. D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isposable gloves (for advice on latex gloves please see </w:t>
            </w:r>
            <w:hyperlink r:id="rId12" w:history="1">
              <w:r w:rsidRPr="00287A31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Selecting latex gloves</w:t>
              </w:r>
            </w:hyperlink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7351EB55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</w:tbl>
    <w:p w14:paraId="1D2EC712" w14:textId="77777777" w:rsidR="006163F0" w:rsidRDefault="006163F0" w:rsidP="003812EC"/>
    <w:p w14:paraId="2697D069" w14:textId="77777777" w:rsidR="006163F0" w:rsidRDefault="006163F0" w:rsidP="003812EC">
      <w:pPr>
        <w:pStyle w:val="ListParagraph"/>
      </w:pPr>
    </w:p>
    <w:p w14:paraId="292321F0" w14:textId="77777777" w:rsidR="006163F0" w:rsidRDefault="006163F0" w:rsidP="00D43FA8">
      <w:pPr>
        <w:ind w:left="360"/>
      </w:pPr>
      <w:r>
        <w:t>3. What are you employer’s first-aid responsibilities?</w:t>
      </w:r>
    </w:p>
    <w:p w14:paraId="43D9CD34" w14:textId="77777777" w:rsidR="006163F0" w:rsidRPr="00EB6C34" w:rsidRDefault="006163F0" w:rsidP="00EB6C34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</w:p>
    <w:p w14:paraId="15A215A4" w14:textId="77777777" w:rsidR="006163F0" w:rsidRPr="00EB6C34" w:rsidRDefault="006163F0" w:rsidP="00EB6C34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Your employer is expected to have:</w:t>
      </w:r>
    </w:p>
    <w:p w14:paraId="0624EE94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 xml:space="preserve">completed a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first-aid</w:t>
      </w:r>
      <w:proofErr w:type="gramEnd"/>
      <w:r w:rsidRPr="00EB6C34">
        <w:rPr>
          <w:rFonts w:eastAsia="Times New Roman" w:cs="Arial"/>
          <w:color w:val="FF0000"/>
          <w:szCs w:val="22"/>
          <w:lang w:eastAsia="en-GB"/>
        </w:rPr>
        <w:t xml:space="preserve"> needs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assessment;</w:t>
      </w:r>
      <w:proofErr w:type="gramEnd"/>
    </w:p>
    <w:p w14:paraId="51E14781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ensured that there is either an appointed person to take charge of first-aid arrangements or, if necessary, there are appropriate numbers of suitably trained first-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aiders;</w:t>
      </w:r>
      <w:proofErr w:type="gramEnd"/>
    </w:p>
    <w:p w14:paraId="4A81125A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 xml:space="preserve">ensured </w:t>
      </w:r>
      <w:r>
        <w:rPr>
          <w:rFonts w:eastAsia="Times New Roman" w:cs="Arial"/>
          <w:color w:val="FF0000"/>
          <w:szCs w:val="22"/>
          <w:lang w:eastAsia="en-GB"/>
        </w:rPr>
        <w:t>there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are adequate facilities and a suitabl</w:t>
      </w:r>
      <w:r>
        <w:rPr>
          <w:rFonts w:eastAsia="Times New Roman" w:cs="Arial"/>
          <w:color w:val="FF0000"/>
          <w:szCs w:val="22"/>
          <w:lang w:eastAsia="en-GB"/>
        </w:rPr>
        <w:t>y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stocked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first-aid</w:t>
      </w:r>
      <w:proofErr w:type="gramEnd"/>
      <w:r w:rsidRPr="00EB6C34">
        <w:rPr>
          <w:rFonts w:eastAsia="Times New Roman" w:cs="Arial"/>
          <w:color w:val="FF0000"/>
          <w:szCs w:val="22"/>
          <w:lang w:eastAsia="en-GB"/>
        </w:rPr>
        <w:t xml:space="preserve">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box;</w:t>
      </w:r>
      <w:proofErr w:type="gramEnd"/>
    </w:p>
    <w:p w14:paraId="54A9F583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provided you with information about first-aid arrangements.</w:t>
      </w:r>
    </w:p>
    <w:p w14:paraId="173C953C" w14:textId="77777777" w:rsidR="006163F0" w:rsidRDefault="006163F0" w:rsidP="00EB6C34"/>
    <w:p w14:paraId="5B813C36" w14:textId="77777777" w:rsidR="00474F67" w:rsidRDefault="00474F67" w:rsidP="00474F67">
      <w:pPr>
        <w:rPr>
          <w:rFonts w:cs="Arial"/>
          <w:szCs w:val="22"/>
        </w:rPr>
      </w:pPr>
    </w:p>
    <w:p w14:paraId="07EFC6E7" w14:textId="77777777" w:rsidR="006E1028" w:rsidRDefault="006E1028" w:rsidP="006E1028">
      <w:pPr>
        <w:pStyle w:val="Answer"/>
      </w:pPr>
    </w:p>
    <w:sectPr w:rsidR="006E1028" w:rsidSect="00F03E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B9725" w14:textId="77777777" w:rsidR="00FF31F9" w:rsidRDefault="00FF31F9">
      <w:pPr>
        <w:spacing w:before="0" w:after="0"/>
      </w:pPr>
      <w:r>
        <w:separator/>
      </w:r>
    </w:p>
  </w:endnote>
  <w:endnote w:type="continuationSeparator" w:id="0">
    <w:p w14:paraId="1351D6B7" w14:textId="77777777" w:rsidR="00FF31F9" w:rsidRDefault="00FF31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589B9" w14:textId="77777777" w:rsidR="00842069" w:rsidRDefault="00842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E7BC3" w14:textId="78011B67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111978" wp14:editId="39FDEC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842069">
      <w:t xml:space="preserve">           </w:t>
    </w:r>
    <w:r w:rsidR="006A18BF" w:rsidRPr="006A18BF">
      <w:t>© City &amp; Guilds Limited</w:t>
    </w:r>
    <w:r w:rsidR="00842069" w:rsidRPr="00842069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9B10" w14:textId="77777777" w:rsidR="00842069" w:rsidRDefault="00842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5FEAB" w14:textId="77777777" w:rsidR="00FF31F9" w:rsidRDefault="00FF31F9">
      <w:pPr>
        <w:spacing w:before="0" w:after="0"/>
      </w:pPr>
      <w:r>
        <w:separator/>
      </w:r>
    </w:p>
  </w:footnote>
  <w:footnote w:type="continuationSeparator" w:id="0">
    <w:p w14:paraId="131FB4C2" w14:textId="77777777" w:rsidR="00FF31F9" w:rsidRDefault="00FF31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D7BD5" w14:textId="77777777" w:rsidR="00842069" w:rsidRDefault="00842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789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A2F22DF" wp14:editId="4D597E5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0B83DC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505AFE" wp14:editId="0EBFB3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866EA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BA3F" w14:textId="77777777" w:rsidR="00842069" w:rsidRDefault="00842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37E59"/>
    <w:multiLevelType w:val="multilevel"/>
    <w:tmpl w:val="DE04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120091">
    <w:abstractNumId w:val="5"/>
  </w:num>
  <w:num w:numId="2" w16cid:durableId="636181295">
    <w:abstractNumId w:val="16"/>
  </w:num>
  <w:num w:numId="3" w16cid:durableId="493032824">
    <w:abstractNumId w:val="23"/>
  </w:num>
  <w:num w:numId="4" w16cid:durableId="72626296">
    <w:abstractNumId w:val="18"/>
  </w:num>
  <w:num w:numId="5" w16cid:durableId="942300226">
    <w:abstractNumId w:val="8"/>
  </w:num>
  <w:num w:numId="6" w16cid:durableId="510681327">
    <w:abstractNumId w:val="17"/>
  </w:num>
  <w:num w:numId="7" w16cid:durableId="2109040807">
    <w:abstractNumId w:val="8"/>
  </w:num>
  <w:num w:numId="8" w16cid:durableId="417753049">
    <w:abstractNumId w:val="1"/>
  </w:num>
  <w:num w:numId="9" w16cid:durableId="794909335">
    <w:abstractNumId w:val="8"/>
    <w:lvlOverride w:ilvl="0">
      <w:startOverride w:val="1"/>
    </w:lvlOverride>
  </w:num>
  <w:num w:numId="10" w16cid:durableId="372928471">
    <w:abstractNumId w:val="19"/>
  </w:num>
  <w:num w:numId="11" w16cid:durableId="1785421976">
    <w:abstractNumId w:val="15"/>
  </w:num>
  <w:num w:numId="12" w16cid:durableId="1313486155">
    <w:abstractNumId w:val="6"/>
  </w:num>
  <w:num w:numId="13" w16cid:durableId="2095930863">
    <w:abstractNumId w:val="14"/>
  </w:num>
  <w:num w:numId="14" w16cid:durableId="1998073853">
    <w:abstractNumId w:val="20"/>
  </w:num>
  <w:num w:numId="15" w16cid:durableId="597449430">
    <w:abstractNumId w:val="12"/>
  </w:num>
  <w:num w:numId="16" w16cid:durableId="592980817">
    <w:abstractNumId w:val="7"/>
  </w:num>
  <w:num w:numId="17" w16cid:durableId="182322704">
    <w:abstractNumId w:val="25"/>
  </w:num>
  <w:num w:numId="18" w16cid:durableId="741100952">
    <w:abstractNumId w:val="26"/>
  </w:num>
  <w:num w:numId="19" w16cid:durableId="1348672532">
    <w:abstractNumId w:val="3"/>
  </w:num>
  <w:num w:numId="20" w16cid:durableId="577447116">
    <w:abstractNumId w:val="2"/>
  </w:num>
  <w:num w:numId="21" w16cid:durableId="1735006743">
    <w:abstractNumId w:val="10"/>
  </w:num>
  <w:num w:numId="22" w16cid:durableId="665597178">
    <w:abstractNumId w:val="10"/>
    <w:lvlOverride w:ilvl="0">
      <w:startOverride w:val="1"/>
    </w:lvlOverride>
  </w:num>
  <w:num w:numId="23" w16cid:durableId="400904087">
    <w:abstractNumId w:val="24"/>
  </w:num>
  <w:num w:numId="24" w16cid:durableId="63333242">
    <w:abstractNumId w:val="10"/>
    <w:lvlOverride w:ilvl="0">
      <w:startOverride w:val="1"/>
    </w:lvlOverride>
  </w:num>
  <w:num w:numId="25" w16cid:durableId="151602881">
    <w:abstractNumId w:val="10"/>
    <w:lvlOverride w:ilvl="0">
      <w:startOverride w:val="1"/>
    </w:lvlOverride>
  </w:num>
  <w:num w:numId="26" w16cid:durableId="1992443784">
    <w:abstractNumId w:val="11"/>
  </w:num>
  <w:num w:numId="27" w16cid:durableId="1965651581">
    <w:abstractNumId w:val="21"/>
  </w:num>
  <w:num w:numId="28" w16cid:durableId="1968507405">
    <w:abstractNumId w:val="10"/>
    <w:lvlOverride w:ilvl="0">
      <w:startOverride w:val="1"/>
    </w:lvlOverride>
  </w:num>
  <w:num w:numId="29" w16cid:durableId="1213427067">
    <w:abstractNumId w:val="22"/>
  </w:num>
  <w:num w:numId="30" w16cid:durableId="147938443">
    <w:abstractNumId w:val="10"/>
  </w:num>
  <w:num w:numId="31" w16cid:durableId="299851310">
    <w:abstractNumId w:val="10"/>
    <w:lvlOverride w:ilvl="0">
      <w:startOverride w:val="1"/>
    </w:lvlOverride>
  </w:num>
  <w:num w:numId="32" w16cid:durableId="1646664496">
    <w:abstractNumId w:val="10"/>
    <w:lvlOverride w:ilvl="0">
      <w:startOverride w:val="1"/>
    </w:lvlOverride>
  </w:num>
  <w:num w:numId="33" w16cid:durableId="1526938374">
    <w:abstractNumId w:val="0"/>
  </w:num>
  <w:num w:numId="34" w16cid:durableId="1677537761">
    <w:abstractNumId w:val="13"/>
  </w:num>
  <w:num w:numId="35" w16cid:durableId="1894927648">
    <w:abstractNumId w:val="4"/>
  </w:num>
  <w:num w:numId="36" w16cid:durableId="690104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F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57062"/>
    <w:rsid w:val="00474F67"/>
    <w:rsid w:val="0048500D"/>
    <w:rsid w:val="00524E1B"/>
    <w:rsid w:val="00592613"/>
    <w:rsid w:val="006135C0"/>
    <w:rsid w:val="006163F0"/>
    <w:rsid w:val="006642FD"/>
    <w:rsid w:val="006807B0"/>
    <w:rsid w:val="00691B95"/>
    <w:rsid w:val="006A18BF"/>
    <w:rsid w:val="006B798A"/>
    <w:rsid w:val="006D3AA3"/>
    <w:rsid w:val="006D4994"/>
    <w:rsid w:val="006E1028"/>
    <w:rsid w:val="006E19C2"/>
    <w:rsid w:val="006F7BAF"/>
    <w:rsid w:val="00797FA7"/>
    <w:rsid w:val="007F2A40"/>
    <w:rsid w:val="00842069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816B6"/>
    <w:rsid w:val="00FD52DA"/>
    <w:rsid w:val="00FD57B7"/>
    <w:rsid w:val="00FF2FC2"/>
    <w:rsid w:val="00FF31F9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179F8"/>
  <w15:docId w15:val="{3A5350FE-CD02-4175-916A-3DA3A44E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163F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163F0"/>
    <w:rPr>
      <w:color w:val="0000FF"/>
      <w:u w:val="single"/>
    </w:rPr>
  </w:style>
  <w:style w:type="table" w:styleId="TableGrid">
    <w:name w:val="Table Grid"/>
    <w:basedOn w:val="TableNormal"/>
    <w:rsid w:val="00616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A18B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3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se.gov.uk/skin/employ/latex-glove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se.gov.uk/pubns/indg347.ht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hse.gov.uk/firstaid/faq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B0730A-BF5D-4595-9CB5-1D5400F162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2B95F5-41F6-4E9D-A4CA-22563BBF0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D3950-B873-485A-8AB9-A0BFE2F5B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2</Pages>
  <Words>81</Words>
  <Characters>1563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2025-11-18T15:15:00Z</dcterms:created>
  <dcterms:modified xsi:type="dcterms:W3CDTF">2025-11-20T13:00:00Z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